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6C2FB" w14:textId="77777777" w:rsidR="00FD2FFB" w:rsidRDefault="00FD2FFB" w:rsidP="00FD2FF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MILLE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132D2FA" w14:textId="77777777" w:rsidR="00FD2FFB" w:rsidRDefault="00FD2FFB" w:rsidP="00FD2FF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Clerk.</w:t>
      </w:r>
    </w:p>
    <w:p w14:paraId="75D498B5" w14:textId="77777777" w:rsidR="00FD2FFB" w:rsidRDefault="00FD2FFB" w:rsidP="00FD2FF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7F35A6D" w14:textId="77777777" w:rsidR="00FD2FFB" w:rsidRDefault="00FD2FFB" w:rsidP="00FD2FF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DE0FF68" w14:textId="77777777" w:rsidR="00FD2FFB" w:rsidRDefault="00FD2FFB" w:rsidP="00FD2FF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Mardeley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Warbleton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Sussex(q.v.).</w:t>
      </w:r>
    </w:p>
    <w:p w14:paraId="4BB323B4" w14:textId="77777777" w:rsidR="00FD2FFB" w:rsidRDefault="00FD2FFB" w:rsidP="00FD2FF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26D91F3" w14:textId="77777777" w:rsidR="00FD2FFB" w:rsidRDefault="00FD2FFB" w:rsidP="00FD2FF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084DDC9" w14:textId="77777777" w:rsidR="00FD2FFB" w:rsidRDefault="00FD2FFB" w:rsidP="00FD2FF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43D3EEF" w14:textId="77777777" w:rsidR="00FD2FFB" w:rsidRDefault="00FD2FFB" w:rsidP="00FD2FF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22 January 2022</w:t>
      </w:r>
    </w:p>
    <w:p w14:paraId="48C3E96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4F27A" w14:textId="77777777" w:rsidR="00FD2FFB" w:rsidRDefault="00FD2FFB" w:rsidP="009139A6">
      <w:r>
        <w:separator/>
      </w:r>
    </w:p>
  </w:endnote>
  <w:endnote w:type="continuationSeparator" w:id="0">
    <w:p w14:paraId="5CFE5CDB" w14:textId="77777777" w:rsidR="00FD2FFB" w:rsidRDefault="00FD2F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EF1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86D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4C4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E6493" w14:textId="77777777" w:rsidR="00FD2FFB" w:rsidRDefault="00FD2FFB" w:rsidP="009139A6">
      <w:r>
        <w:separator/>
      </w:r>
    </w:p>
  </w:footnote>
  <w:footnote w:type="continuationSeparator" w:id="0">
    <w:p w14:paraId="27FAF25A" w14:textId="77777777" w:rsidR="00FD2FFB" w:rsidRDefault="00FD2F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0E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EDC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171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FF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D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7504E"/>
  <w15:chartTrackingRefBased/>
  <w15:docId w15:val="{96818E5C-A5F2-4D1F-B967-18D41A8AA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D2F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2022-02-28T11:57:00Z</dcterms:created>
  <dcterms:modified xsi:type="dcterms:W3CDTF">2022-02-28T11:58:00Z</dcterms:modified>
</cp:coreProperties>
</file>